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A9" w:rsidRPr="00FC61BA" w:rsidRDefault="002F1506" w:rsidP="001D6C43">
      <w:pPr>
        <w:jc w:val="center"/>
        <w:textAlignment w:val="auto"/>
        <w:rPr>
          <w:rFonts w:asciiTheme="majorHAnsi" w:eastAsiaTheme="majorHAnsi" w:hAnsiTheme="majorHAnsi"/>
          <w:sz w:val="44"/>
          <w:szCs w:val="44"/>
        </w:rPr>
      </w:pPr>
      <w:r w:rsidRPr="00FC61BA">
        <w:rPr>
          <w:rFonts w:asciiTheme="majorHAnsi" w:eastAsiaTheme="majorHAnsi" w:hAnsiTheme="majorHAnsi" w:hint="eastAsia"/>
          <w:sz w:val="44"/>
          <w:szCs w:val="44"/>
        </w:rPr>
        <w:t>㈜OOOOOOOO</w:t>
      </w:r>
    </w:p>
    <w:p w:rsidR="000E1FA9" w:rsidRPr="00FC61BA" w:rsidRDefault="000E1FA9">
      <w:pPr>
        <w:textAlignment w:val="auto"/>
        <w:rPr>
          <w:rFonts w:asciiTheme="majorHAnsi" w:eastAsiaTheme="majorHAnsi" w:hAnsiTheme="majorHAnsi"/>
          <w:sz w:val="22"/>
        </w:rPr>
      </w:pPr>
    </w:p>
    <w:p w:rsidR="000E1FA9" w:rsidRPr="00FC61BA" w:rsidRDefault="000E1FA9" w:rsidP="00A704FD">
      <w:pPr>
        <w:textAlignment w:val="auto"/>
        <w:rPr>
          <w:rFonts w:asciiTheme="majorHAnsi" w:eastAsiaTheme="majorHAnsi" w:hAnsiTheme="majorHAnsi"/>
        </w:rPr>
      </w:pPr>
    </w:p>
    <w:p w:rsidR="000E1FA9" w:rsidRPr="00FC61BA" w:rsidRDefault="00313FF0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-2540</wp:posOffset>
                </wp:positionV>
                <wp:extent cx="6744335" cy="206375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4335" cy="2063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508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85B77" id="Rectangle 5" o:spid="_x0000_s1026" style="position:absolute;left:0;text-align:left;margin-left:-.05pt;margin-top:-.2pt;width:531.05pt;height:1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" fillcolor="#bfbfbf" stroked="f" strokeweight="4pt">
                <w10:wrap anchorx="margin"/>
              </v:rect>
            </w:pict>
          </mc:Fallback>
        </mc:AlternateContent>
      </w:r>
    </w:p>
    <w:p w:rsidR="000E1FA9" w:rsidRPr="00FC61BA" w:rsidRDefault="0031160A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 w:hint="eastAsia"/>
        </w:rPr>
        <w:t xml:space="preserve">수    신 </w:t>
      </w:r>
      <w:r w:rsidR="000E1FA9" w:rsidRPr="00FC61BA">
        <w:rPr>
          <w:rFonts w:asciiTheme="majorHAnsi" w:eastAsiaTheme="majorHAnsi" w:hAnsiTheme="majorHAnsi"/>
        </w:rPr>
        <w:t xml:space="preserve">: </w:t>
      </w:r>
      <w:r w:rsidRPr="00FC61BA">
        <w:rPr>
          <w:rFonts w:asciiTheme="majorHAnsi" w:eastAsiaTheme="majorHAnsi" w:hAnsiTheme="majorHAnsi" w:hint="eastAsia"/>
        </w:rPr>
        <w:t>KT</w:t>
      </w:r>
      <w:r w:rsidR="006E2C03" w:rsidRPr="00FC61BA">
        <w:rPr>
          <w:rFonts w:asciiTheme="majorHAnsi" w:eastAsiaTheme="majorHAnsi" w:hAnsiTheme="majorHAnsi" w:hint="eastAsia"/>
        </w:rPr>
        <w:t xml:space="preserve"> 로밍</w:t>
      </w:r>
      <w:r w:rsidRPr="00FC61BA">
        <w:rPr>
          <w:rFonts w:asciiTheme="majorHAnsi" w:eastAsiaTheme="majorHAnsi" w:hAnsiTheme="majorHAnsi" w:hint="eastAsia"/>
        </w:rPr>
        <w:t>사업팀</w:t>
      </w:r>
    </w:p>
    <w:p w:rsidR="002F1506" w:rsidRPr="00FC61BA" w:rsidRDefault="002F1506" w:rsidP="002F1506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 w:hint="eastAsia"/>
        </w:rPr>
        <w:t xml:space="preserve">발    신 : </w:t>
      </w:r>
    </w:p>
    <w:p w:rsidR="002F1506" w:rsidRPr="00FC61BA" w:rsidRDefault="002F1506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 w:hint="eastAsia"/>
        </w:rPr>
        <w:t>발송일자 :</w:t>
      </w:r>
    </w:p>
    <w:p w:rsidR="000E1FA9" w:rsidRPr="00FC61BA" w:rsidRDefault="000E1FA9" w:rsidP="00A704FD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 w:hint="eastAsia"/>
        </w:rPr>
        <w:t>제</w:t>
      </w:r>
      <w:r w:rsidRPr="00FC61BA">
        <w:rPr>
          <w:rFonts w:asciiTheme="majorHAnsi" w:eastAsiaTheme="majorHAnsi" w:hAnsiTheme="majorHAnsi"/>
        </w:rPr>
        <w:t xml:space="preserve">    </w:t>
      </w:r>
      <w:r w:rsidRPr="00FC61BA">
        <w:rPr>
          <w:rFonts w:asciiTheme="majorHAnsi" w:eastAsiaTheme="majorHAnsi" w:hAnsiTheme="majorHAnsi" w:hint="eastAsia"/>
        </w:rPr>
        <w:t>목</w:t>
      </w:r>
      <w:r w:rsidRPr="00FC61BA">
        <w:rPr>
          <w:rFonts w:asciiTheme="majorHAnsi" w:eastAsiaTheme="majorHAnsi" w:hAnsiTheme="majorHAnsi"/>
        </w:rPr>
        <w:t xml:space="preserve"> :</w:t>
      </w:r>
      <w:r w:rsidR="005129F1" w:rsidRPr="00FC61BA">
        <w:rPr>
          <w:rFonts w:asciiTheme="majorHAnsi" w:eastAsiaTheme="majorHAnsi" w:hAnsiTheme="majorHAnsi" w:hint="eastAsia"/>
        </w:rPr>
        <w:t xml:space="preserve"> </w:t>
      </w:r>
      <w:r w:rsidR="0014019C" w:rsidRPr="00FC61BA">
        <w:rPr>
          <w:rFonts w:asciiTheme="majorHAnsi" w:eastAsiaTheme="majorHAnsi" w:hAnsiTheme="majorHAnsi" w:hint="eastAsia"/>
        </w:rPr>
        <w:t xml:space="preserve"> </w:t>
      </w:r>
    </w:p>
    <w:p w:rsidR="000E1FA9" w:rsidRPr="00FC61BA" w:rsidRDefault="00313FF0">
      <w:pPr>
        <w:textAlignment w:val="auto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margin">
                  <wp:posOffset>-17780</wp:posOffset>
                </wp:positionH>
                <wp:positionV relativeFrom="paragraph">
                  <wp:posOffset>196850</wp:posOffset>
                </wp:positionV>
                <wp:extent cx="6761480" cy="381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1480" cy="381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C9421" id="Line 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4pt,15.5pt" to="53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" o:allowincell="f" strokeweight="4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</w:p>
    <w:p w:rsidR="000E1FA9" w:rsidRPr="00FC61BA" w:rsidRDefault="000E1FA9">
      <w:pPr>
        <w:textAlignment w:val="auto"/>
        <w:rPr>
          <w:rFonts w:asciiTheme="majorHAnsi" w:eastAsiaTheme="majorHAnsi" w:hAnsiTheme="majorHAnsi"/>
          <w:szCs w:val="24"/>
        </w:rPr>
      </w:pPr>
    </w:p>
    <w:p w:rsidR="00FC61BA" w:rsidRDefault="0031160A" w:rsidP="00F32E60">
      <w:pPr>
        <w:wordWrap/>
        <w:autoSpaceDE w:val="0"/>
        <w:autoSpaceDN w:val="0"/>
        <w:spacing w:line="240" w:lineRule="auto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1.</w:t>
      </w:r>
      <w:r w:rsidR="002F1506"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 </w:t>
      </w: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로밍 법인 고객에 대한 서류간소화를 아래와 같이 요청 드리오니 협조하여 주시면 </w:t>
      </w:r>
    </w:p>
    <w:p w:rsidR="0031160A" w:rsidRPr="00FC61BA" w:rsidRDefault="0031160A" w:rsidP="00FC61BA">
      <w:pPr>
        <w:wordWrap/>
        <w:autoSpaceDE w:val="0"/>
        <w:autoSpaceDN w:val="0"/>
        <w:spacing w:line="240" w:lineRule="auto"/>
        <w:ind w:firstLineChars="100" w:firstLine="24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감사하겠습니다.</w:t>
      </w:r>
    </w:p>
    <w:p w:rsidR="00036318" w:rsidRPr="00FC61BA" w:rsidRDefault="00036318" w:rsidP="00036318">
      <w:pPr>
        <w:adjustRightInd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</w:p>
    <w:p w:rsidR="00FC61BA" w:rsidRDefault="00FC61BA" w:rsidP="00FC61BA">
      <w:pPr>
        <w:adjustRightInd/>
        <w:jc w:val="center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/>
          <w:kern w:val="0"/>
          <w:szCs w:val="24"/>
        </w:rPr>
        <w:t>–</w:t>
      </w:r>
      <w:r>
        <w:rPr>
          <w:rFonts w:asciiTheme="majorHAnsi" w:eastAsiaTheme="majorHAnsi" w:hAnsiTheme="majorHAnsi" w:cs="Arial"/>
          <w:kern w:val="0"/>
          <w:szCs w:val="24"/>
        </w:rPr>
        <w:t xml:space="preserve"> </w:t>
      </w:r>
      <w:r w:rsidR="0031160A"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아  래 </w:t>
      </w:r>
      <w:r w:rsidR="0031160A" w:rsidRPr="00FC61BA">
        <w:rPr>
          <w:rFonts w:asciiTheme="majorHAnsi" w:eastAsiaTheme="majorHAnsi" w:hAnsiTheme="majorHAnsi" w:cs="Arial"/>
          <w:kern w:val="0"/>
          <w:szCs w:val="24"/>
        </w:rPr>
        <w:t>–</w:t>
      </w:r>
    </w:p>
    <w:p w:rsidR="0031160A" w:rsidRPr="00FC61BA" w:rsidRDefault="0031160A" w:rsidP="00FC61BA">
      <w:pPr>
        <w:adjustRightInd/>
        <w:ind w:firstLineChars="100" w:firstLine="24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가</w:t>
      </w:r>
      <w:r w:rsidR="00FC61BA" w:rsidRPr="00FC61BA">
        <w:rPr>
          <w:rFonts w:asciiTheme="majorHAnsi" w:eastAsiaTheme="majorHAnsi" w:hAnsiTheme="majorHAnsi" w:cs="Arial" w:hint="eastAsia"/>
          <w:kern w:val="0"/>
          <w:szCs w:val="24"/>
        </w:rPr>
        <w:t>.</w:t>
      </w:r>
      <w:r w:rsidR="002F1506"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 </w:t>
      </w:r>
      <w:r w:rsidR="007B0D81" w:rsidRPr="00FC61BA">
        <w:rPr>
          <w:rFonts w:asciiTheme="majorHAnsi" w:eastAsiaTheme="majorHAnsi" w:hAnsiTheme="majorHAnsi" w:cs="Arial" w:hint="eastAsia"/>
          <w:kern w:val="0"/>
          <w:szCs w:val="24"/>
        </w:rPr>
        <w:t>협</w:t>
      </w:r>
      <w:r w:rsidRPr="00FC61BA">
        <w:rPr>
          <w:rFonts w:asciiTheme="majorHAnsi" w:eastAsiaTheme="majorHAnsi" w:hAnsiTheme="majorHAnsi" w:cs="Arial" w:hint="eastAsia"/>
          <w:kern w:val="0"/>
          <w:szCs w:val="24"/>
        </w:rPr>
        <w:t>조요청 사유</w:t>
      </w:r>
      <w:r w:rsidR="00FC61BA">
        <w:rPr>
          <w:rFonts w:asciiTheme="majorHAnsi" w:eastAsiaTheme="majorHAnsi" w:hAnsiTheme="majorHAnsi" w:cs="Arial" w:hint="eastAsia"/>
          <w:kern w:val="0"/>
          <w:szCs w:val="24"/>
        </w:rPr>
        <w:t>:</w:t>
      </w:r>
    </w:p>
    <w:p w:rsidR="0031160A" w:rsidRPr="00FC61BA" w:rsidRDefault="0031160A" w:rsidP="00FC61BA">
      <w:pPr>
        <w:adjustRightInd/>
        <w:ind w:firstLineChars="250" w:firstLine="60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로밍 법인 고객에 대한 서류간소화 신청 </w:t>
      </w:r>
    </w:p>
    <w:p w:rsidR="0031160A" w:rsidRPr="00FC61BA" w:rsidRDefault="0031160A" w:rsidP="0031160A">
      <w:pPr>
        <w:adjustRightInd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</w:p>
    <w:p w:rsidR="0031160A" w:rsidRPr="00FC61BA" w:rsidRDefault="0031160A" w:rsidP="00FC61BA">
      <w:pPr>
        <w:adjustRightInd/>
        <w:ind w:firstLineChars="100" w:firstLine="24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나.</w:t>
      </w:r>
      <w:r w:rsidR="002F1506"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 협조요청 세부내용</w:t>
      </w:r>
    </w:p>
    <w:p w:rsidR="002F1506" w:rsidRPr="00FC61BA" w:rsidRDefault="002F1506" w:rsidP="0031160A">
      <w:pPr>
        <w:adjustRightInd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</w:p>
    <w:p w:rsidR="00FC61BA" w:rsidRDefault="002F1506" w:rsidP="00FC61BA">
      <w:pPr>
        <w:adjustRightInd/>
        <w:ind w:firstLineChars="200" w:firstLine="48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(1)요청내용</w:t>
      </w:r>
      <w:r w:rsidR="00FC61BA">
        <w:rPr>
          <w:rFonts w:asciiTheme="majorHAnsi" w:eastAsiaTheme="majorHAnsi" w:hAnsiTheme="majorHAnsi" w:cs="Arial" w:hint="eastAsia"/>
          <w:kern w:val="0"/>
          <w:szCs w:val="24"/>
        </w:rPr>
        <w:t xml:space="preserve">: </w:t>
      </w:r>
    </w:p>
    <w:p w:rsidR="00FC61BA" w:rsidRDefault="006E2C03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로밍 법인 고객 서류 </w:t>
      </w:r>
      <w:r w:rsidR="00FC61BA">
        <w:rPr>
          <w:rFonts w:asciiTheme="majorHAnsi" w:eastAsiaTheme="majorHAnsi" w:hAnsiTheme="majorHAnsi" w:cs="Arial" w:hint="eastAsia"/>
          <w:kern w:val="0"/>
          <w:szCs w:val="24"/>
        </w:rPr>
        <w:t xml:space="preserve">간소화를 통해 해당 기간 동안 실사용자의 주민등록번호 및 </w:t>
      </w:r>
    </w:p>
    <w:p w:rsidR="00FC61BA" w:rsidRDefault="00FC61BA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>
        <w:rPr>
          <w:rFonts w:asciiTheme="majorHAnsi" w:eastAsiaTheme="majorHAnsi" w:hAnsiTheme="majorHAnsi" w:cs="Arial" w:hint="eastAsia"/>
          <w:kern w:val="0"/>
          <w:szCs w:val="24"/>
        </w:rPr>
        <w:t>이름 확인으로 추가 서류 없이 로밍 상품의 가입/변경/해지 및 로밍 청구내역서 발행</w:t>
      </w:r>
    </w:p>
    <w:p w:rsidR="00FC61BA" w:rsidRDefault="00FC61BA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>
        <w:rPr>
          <w:rFonts w:asciiTheme="majorHAnsi" w:eastAsiaTheme="majorHAnsi" w:hAnsiTheme="majorHAnsi" w:cs="Arial" w:hint="eastAsia"/>
          <w:kern w:val="0"/>
          <w:szCs w:val="24"/>
        </w:rPr>
        <w:t>가능토록 요청</w:t>
      </w:r>
    </w:p>
    <w:p w:rsidR="002F1506" w:rsidRPr="00FC61BA" w:rsidRDefault="002F1506" w:rsidP="0031160A">
      <w:pPr>
        <w:adjustRightInd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</w:p>
    <w:p w:rsidR="00FC61BA" w:rsidRDefault="002F1506" w:rsidP="00FC61BA">
      <w:pPr>
        <w:adjustRightInd/>
        <w:ind w:firstLineChars="200" w:firstLine="48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(2)요청시기: </w:t>
      </w:r>
    </w:p>
    <w:p w:rsidR="002F1506" w:rsidRPr="00FC61BA" w:rsidRDefault="002F1506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1년단위로 신청가능 </w:t>
      </w:r>
    </w:p>
    <w:p w:rsidR="002F1506" w:rsidRPr="00FC61BA" w:rsidRDefault="002F1506" w:rsidP="0031160A">
      <w:pPr>
        <w:adjustRightInd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</w:p>
    <w:p w:rsidR="00FC61BA" w:rsidRDefault="002F1506" w:rsidP="00FC61BA">
      <w:pPr>
        <w:adjustRightInd/>
        <w:ind w:firstLineChars="200" w:firstLine="48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(3)기타사항:</w:t>
      </w:r>
      <w:r w:rsidR="00FC61BA">
        <w:rPr>
          <w:rFonts w:asciiTheme="majorHAnsi" w:eastAsiaTheme="majorHAnsi" w:hAnsiTheme="majorHAnsi" w:cs="Arial"/>
          <w:kern w:val="0"/>
          <w:szCs w:val="24"/>
        </w:rPr>
        <w:t xml:space="preserve"> </w:t>
      </w:r>
    </w:p>
    <w:p w:rsidR="00FC61BA" w:rsidRDefault="002F1506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귀 사 안내에 따른 서류 간소화로 인해 추가적인 비용이나 법적 문제가 발생할 경우 </w:t>
      </w:r>
    </w:p>
    <w:p w:rsidR="002F1506" w:rsidRPr="00FC61BA" w:rsidRDefault="002F1506" w:rsidP="00FC61BA">
      <w:pPr>
        <w:adjustRightInd/>
        <w:ind w:firstLineChars="300" w:firstLine="720"/>
        <w:jc w:val="left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cs="Arial" w:hint="eastAsia"/>
          <w:kern w:val="0"/>
          <w:szCs w:val="24"/>
        </w:rPr>
        <w:t>당</w:t>
      </w:r>
      <w:r w:rsidR="00FC61BA">
        <w:rPr>
          <w:rFonts w:asciiTheme="majorHAnsi" w:eastAsiaTheme="majorHAnsi" w:hAnsiTheme="majorHAnsi" w:cs="Arial" w:hint="eastAsia"/>
          <w:kern w:val="0"/>
          <w:szCs w:val="24"/>
        </w:rPr>
        <w:t xml:space="preserve"> </w:t>
      </w:r>
      <w:r w:rsidRPr="00FC61BA">
        <w:rPr>
          <w:rFonts w:asciiTheme="majorHAnsi" w:eastAsiaTheme="majorHAnsi" w:hAnsiTheme="majorHAnsi" w:cs="Arial" w:hint="eastAsia"/>
          <w:kern w:val="0"/>
          <w:szCs w:val="24"/>
        </w:rPr>
        <w:t xml:space="preserve">사가 부담하겠음 </w:t>
      </w:r>
    </w:p>
    <w:p w:rsidR="001D6C43" w:rsidRPr="00FC61BA" w:rsidRDefault="001D6C43" w:rsidP="001D6C43">
      <w:pPr>
        <w:adjustRightInd/>
        <w:jc w:val="center"/>
        <w:textAlignment w:val="auto"/>
        <w:rPr>
          <w:rFonts w:asciiTheme="majorHAnsi" w:eastAsiaTheme="majorHAnsi" w:hAnsiTheme="majorHAnsi" w:cs="Arial"/>
          <w:b/>
          <w:kern w:val="0"/>
          <w:sz w:val="40"/>
          <w:szCs w:val="40"/>
        </w:rPr>
      </w:pPr>
    </w:p>
    <w:p w:rsidR="002F1506" w:rsidRPr="00FC61BA" w:rsidRDefault="002F1506" w:rsidP="001D6C43">
      <w:pPr>
        <w:adjustRightInd/>
        <w:jc w:val="center"/>
        <w:textAlignment w:val="auto"/>
        <w:rPr>
          <w:rFonts w:asciiTheme="majorHAnsi" w:eastAsiaTheme="majorHAnsi" w:hAnsiTheme="majorHAnsi" w:cs="Arial"/>
          <w:b/>
          <w:kern w:val="0"/>
          <w:sz w:val="32"/>
          <w:szCs w:val="32"/>
        </w:rPr>
      </w:pPr>
      <w:r w:rsidRPr="00FC61BA">
        <w:rPr>
          <w:rFonts w:asciiTheme="majorHAnsi" w:eastAsiaTheme="majorHAnsi" w:hAnsiTheme="majorHAnsi" w:cs="Arial" w:hint="eastAsia"/>
          <w:b/>
          <w:kern w:val="0"/>
          <w:sz w:val="32"/>
          <w:szCs w:val="32"/>
        </w:rPr>
        <w:t>주식회사 OOOOOOOO</w:t>
      </w:r>
    </w:p>
    <w:p w:rsidR="007B0D81" w:rsidRPr="00FC61BA" w:rsidRDefault="007B0D81" w:rsidP="001D6C43">
      <w:pPr>
        <w:adjustRightInd/>
        <w:jc w:val="center"/>
        <w:textAlignment w:val="auto"/>
        <w:rPr>
          <w:rFonts w:asciiTheme="majorHAnsi" w:eastAsiaTheme="majorHAnsi" w:hAnsiTheme="majorHAnsi" w:cs="Arial"/>
          <w:b/>
          <w:kern w:val="0"/>
          <w:sz w:val="32"/>
          <w:szCs w:val="32"/>
        </w:rPr>
      </w:pPr>
    </w:p>
    <w:p w:rsidR="002F1506" w:rsidRPr="00FC61BA" w:rsidRDefault="002F1506" w:rsidP="001D6C43">
      <w:pPr>
        <w:adjustRightInd/>
        <w:jc w:val="center"/>
        <w:textAlignment w:val="auto"/>
        <w:rPr>
          <w:rFonts w:asciiTheme="majorHAnsi" w:eastAsiaTheme="majorHAnsi" w:hAnsiTheme="majorHAnsi" w:cs="Arial"/>
          <w:b/>
          <w:kern w:val="0"/>
          <w:sz w:val="32"/>
          <w:szCs w:val="32"/>
        </w:rPr>
      </w:pPr>
      <w:r w:rsidRPr="00FC61BA">
        <w:rPr>
          <w:rFonts w:asciiTheme="majorHAnsi" w:eastAsiaTheme="majorHAnsi" w:hAnsiTheme="majorHAnsi" w:cs="Arial" w:hint="eastAsia"/>
          <w:b/>
          <w:kern w:val="0"/>
          <w:sz w:val="32"/>
          <w:szCs w:val="32"/>
        </w:rPr>
        <w:t>대표이사         (인)</w:t>
      </w:r>
    </w:p>
    <w:p w:rsidR="00F96F41" w:rsidRPr="00FC61BA" w:rsidRDefault="006D78C1" w:rsidP="00BB30F6">
      <w:pPr>
        <w:adjustRightInd/>
        <w:jc w:val="center"/>
        <w:textAlignment w:val="auto"/>
        <w:rPr>
          <w:rFonts w:asciiTheme="majorHAnsi" w:eastAsiaTheme="majorHAnsi" w:hAnsiTheme="majorHAnsi" w:cs="Arial"/>
          <w:kern w:val="0"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 w:val="44"/>
          <w:szCs w:val="44"/>
        </w:rPr>
        <w:lastRenderedPageBreak/>
        <w:t>【</w:t>
      </w:r>
      <w:r w:rsidR="007A6026" w:rsidRPr="00FC61BA">
        <w:rPr>
          <w:rFonts w:asciiTheme="majorHAnsi" w:eastAsiaTheme="majorHAnsi" w:hAnsiTheme="majorHAnsi" w:hint="eastAsia"/>
          <w:b/>
          <w:bCs/>
          <w:sz w:val="44"/>
          <w:szCs w:val="44"/>
        </w:rPr>
        <w:t>위 임 장</w:t>
      </w:r>
      <w:r w:rsidRPr="00FC61BA">
        <w:rPr>
          <w:rFonts w:asciiTheme="majorHAnsi" w:eastAsiaTheme="majorHAnsi" w:hAnsiTheme="majorHAnsi" w:hint="eastAsia"/>
          <w:b/>
          <w:bCs/>
          <w:sz w:val="44"/>
          <w:szCs w:val="44"/>
        </w:rPr>
        <w:t>】</w:t>
      </w:r>
    </w:p>
    <w:p w:rsidR="007A6026" w:rsidRPr="00FC61BA" w:rsidRDefault="00F96F41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●위임하는 고객</w:t>
      </w:r>
    </w:p>
    <w:p w:rsidR="006D78C1" w:rsidRPr="00FC61BA" w:rsidRDefault="006D78C1" w:rsidP="00F96F41">
      <w:pPr>
        <w:widowControl/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법인명:</w:t>
      </w:r>
      <w:r w:rsidRPr="00FC61BA">
        <w:rPr>
          <w:rFonts w:asciiTheme="majorHAnsi" w:eastAsiaTheme="majorHAnsi" w:hAnsiTheme="majorHAnsi"/>
          <w:b/>
          <w:bCs/>
          <w:szCs w:val="24"/>
        </w:rPr>
        <w:t xml:space="preserve"> </w:t>
      </w:r>
      <w:r w:rsidR="00813C80" w:rsidRPr="00FC61BA">
        <w:rPr>
          <w:rFonts w:asciiTheme="majorHAnsi" w:eastAsiaTheme="majorHAnsi" w:hAnsiTheme="majorHAnsi"/>
          <w:b/>
          <w:bCs/>
          <w:szCs w:val="24"/>
        </w:rPr>
        <w:pict>
          <v:rect id="_x0000_i1025" style="width:0;height:1.5pt" o:hralign="center" o:hrstd="t" o:hr="t" fillcolor="gray" stroked="f"/>
        </w:pict>
      </w:r>
    </w:p>
    <w:p w:rsidR="00F96F41" w:rsidRPr="00FC61BA" w:rsidRDefault="00F96F41" w:rsidP="00F96F41">
      <w:pPr>
        <w:widowControl/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사</w:t>
      </w:r>
      <w:r w:rsidR="006D78C1" w:rsidRPr="00FC61BA">
        <w:rPr>
          <w:rFonts w:asciiTheme="majorHAnsi" w:eastAsiaTheme="majorHAnsi" w:hAnsiTheme="majorHAnsi" w:hint="eastAsia"/>
          <w:b/>
          <w:bCs/>
          <w:szCs w:val="24"/>
        </w:rPr>
        <w:t>업자등록번호:</w:t>
      </w:r>
      <w:r w:rsidR="00813C80" w:rsidRPr="00FC61BA">
        <w:rPr>
          <w:rFonts w:asciiTheme="majorHAnsi" w:eastAsiaTheme="majorHAnsi" w:hAnsiTheme="majorHAnsi"/>
          <w:b/>
          <w:bCs/>
          <w:szCs w:val="24"/>
        </w:rPr>
        <w:pict>
          <v:rect id="_x0000_i1026" style="width:0;height:1.5pt" o:hralign="center" o:hrstd="t" o:hr="t" fillcolor="gray" stroked="f"/>
        </w:pict>
      </w:r>
    </w:p>
    <w:p w:rsidR="00F96F41" w:rsidRPr="00FC61BA" w:rsidRDefault="00F96F41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위임장 발급부서:</w:t>
      </w:r>
      <w:r w:rsidR="006D78C1" w:rsidRPr="00FC61BA">
        <w:rPr>
          <w:rFonts w:asciiTheme="majorHAnsi" w:eastAsiaTheme="majorHAnsi" w:hAnsiTheme="majorHAnsi"/>
          <w:b/>
          <w:bCs/>
          <w:szCs w:val="24"/>
        </w:rPr>
        <w:t xml:space="preserve"> </w:t>
      </w:r>
      <w:r w:rsidR="00813C80" w:rsidRPr="00FC61BA">
        <w:rPr>
          <w:rFonts w:asciiTheme="majorHAnsi" w:eastAsiaTheme="majorHAnsi" w:hAnsiTheme="majorHAnsi"/>
          <w:b/>
          <w:bCs/>
          <w:szCs w:val="24"/>
        </w:rPr>
        <w:pict>
          <v:rect id="_x0000_i1027" style="width:0;height:1.5pt" o:hralign="center" o:hrstd="t" o:hr="t" fillcolor="gray" stroked="f"/>
        </w:pict>
      </w:r>
    </w:p>
    <w:p w:rsidR="00F96F41" w:rsidRPr="00FC61BA" w:rsidRDefault="00F96F41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담당자 성명:</w:t>
      </w:r>
    </w:p>
    <w:p w:rsidR="006D78C1" w:rsidRPr="00FC61BA" w:rsidRDefault="00813C80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28" style="width:0;height:1.5pt" o:hralign="center" o:hrstd="t" o:hr="t" fillcolor="gray" stroked="f"/>
        </w:pict>
      </w:r>
    </w:p>
    <w:p w:rsidR="00F96F41" w:rsidRPr="00FC61BA" w:rsidRDefault="00F96F41" w:rsidP="006D78C1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담</w:t>
      </w:r>
      <w:r w:rsidR="006D78C1" w:rsidRPr="00FC61BA">
        <w:rPr>
          <w:rFonts w:asciiTheme="majorHAnsi" w:eastAsiaTheme="majorHAnsi" w:hAnsiTheme="majorHAnsi" w:hint="eastAsia"/>
          <w:b/>
          <w:bCs/>
          <w:szCs w:val="24"/>
        </w:rPr>
        <w:t>당</w:t>
      </w:r>
      <w:r w:rsidRPr="00FC61BA">
        <w:rPr>
          <w:rFonts w:asciiTheme="majorHAnsi" w:eastAsiaTheme="majorHAnsi" w:hAnsiTheme="majorHAnsi" w:hint="eastAsia"/>
          <w:b/>
          <w:bCs/>
          <w:szCs w:val="24"/>
        </w:rPr>
        <w:t>자 연락처:</w:t>
      </w:r>
    </w:p>
    <w:p w:rsidR="006D78C1" w:rsidRPr="00FC61BA" w:rsidRDefault="00813C80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29" style="width:0;height:1.5pt" o:hralign="center" o:hrstd="t" o:hr="t" fillcolor="gray" stroked="f"/>
        </w:pict>
      </w:r>
    </w:p>
    <w:p w:rsidR="00F96F41" w:rsidRPr="00FC61BA" w:rsidRDefault="00F96F41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위임기간:</w:t>
      </w:r>
    </w:p>
    <w:p w:rsidR="006D78C1" w:rsidRPr="00FC61BA" w:rsidRDefault="00813C80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30" style="width:0;height:1.5pt" o:hralign="center" o:hrstd="t" o:hr="t" fillcolor="gray" stroked="f"/>
        </w:pict>
      </w:r>
    </w:p>
    <w:p w:rsidR="007A6026" w:rsidRPr="00FC61BA" w:rsidRDefault="007A6026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 w:val="28"/>
          <w:szCs w:val="28"/>
        </w:rPr>
      </w:pPr>
    </w:p>
    <w:p w:rsidR="007A6026" w:rsidRPr="00FC61BA" w:rsidRDefault="007A6026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 xml:space="preserve">위 사람을 대리인으로 정하고 다음 사항의 권한을 위임함 </w:t>
      </w:r>
    </w:p>
    <w:p w:rsidR="007A6026" w:rsidRPr="00FC61BA" w:rsidRDefault="007A6026" w:rsidP="007A6026">
      <w:pPr>
        <w:adjustRightInd/>
        <w:jc w:val="left"/>
        <w:textAlignment w:val="auto"/>
        <w:rPr>
          <w:rFonts w:asciiTheme="majorHAnsi" w:eastAsiaTheme="majorHAnsi" w:hAnsiTheme="majorHAnsi"/>
          <w:b/>
          <w:bCs/>
          <w:sz w:val="28"/>
          <w:szCs w:val="28"/>
        </w:rPr>
      </w:pPr>
    </w:p>
    <w:p w:rsidR="007A6026" w:rsidRPr="00FC61BA" w:rsidRDefault="007A6026" w:rsidP="007A6026">
      <w:pPr>
        <w:pStyle w:val="a7"/>
        <w:rPr>
          <w:rFonts w:asciiTheme="majorHAnsi" w:eastAsiaTheme="majorHAnsi" w:hAnsiTheme="majorHAnsi"/>
          <w:sz w:val="24"/>
          <w:szCs w:val="24"/>
        </w:rPr>
      </w:pPr>
      <w:r w:rsidRPr="00FC61BA">
        <w:rPr>
          <w:rFonts w:asciiTheme="majorHAnsi" w:eastAsiaTheme="majorHAnsi" w:hAnsiTheme="majorHAnsi" w:hint="eastAsia"/>
          <w:sz w:val="24"/>
          <w:szCs w:val="24"/>
        </w:rPr>
        <w:t>-다음-</w:t>
      </w:r>
    </w:p>
    <w:p w:rsidR="007A6026" w:rsidRPr="00FC61BA" w:rsidRDefault="007A6026" w:rsidP="007A6026">
      <w:pPr>
        <w:rPr>
          <w:rFonts w:asciiTheme="majorHAnsi" w:eastAsiaTheme="majorHAnsi" w:hAnsiTheme="majorHAnsi"/>
          <w:szCs w:val="24"/>
        </w:rPr>
      </w:pPr>
      <w:r w:rsidRPr="00FC61BA">
        <w:rPr>
          <w:rFonts w:asciiTheme="majorHAnsi" w:eastAsiaTheme="majorHAnsi" w:hAnsiTheme="majorHAnsi" w:hint="eastAsia"/>
          <w:szCs w:val="24"/>
        </w:rPr>
        <w:t>1.</w:t>
      </w:r>
      <w:r w:rsidR="00813C80">
        <w:rPr>
          <w:rFonts w:asciiTheme="majorHAnsi" w:eastAsiaTheme="majorHAnsi" w:hAnsiTheme="majorHAnsi"/>
          <w:szCs w:val="24"/>
        </w:rPr>
        <w:t xml:space="preserve"> </w:t>
      </w:r>
      <w:r w:rsidRPr="00FC61BA">
        <w:rPr>
          <w:rFonts w:asciiTheme="majorHAnsi" w:eastAsiaTheme="majorHAnsi" w:hAnsiTheme="majorHAnsi" w:hint="eastAsia"/>
          <w:szCs w:val="24"/>
        </w:rPr>
        <w:t>총 OO개의 법인폰에 대해서 각 번호의 실사용자 및 비서에게 위임하고,</w:t>
      </w:r>
    </w:p>
    <w:p w:rsidR="007A6026" w:rsidRPr="00FC61BA" w:rsidRDefault="007A6026" w:rsidP="007A6026">
      <w:pPr>
        <w:ind w:firstLine="225"/>
        <w:rPr>
          <w:rFonts w:asciiTheme="majorHAnsi" w:eastAsiaTheme="majorHAnsi" w:hAnsiTheme="majorHAnsi"/>
          <w:szCs w:val="24"/>
        </w:rPr>
      </w:pPr>
      <w:r w:rsidRPr="00FC61BA">
        <w:rPr>
          <w:rFonts w:asciiTheme="majorHAnsi" w:eastAsiaTheme="majorHAnsi" w:hAnsiTheme="majorHAnsi" w:hint="eastAsia"/>
          <w:szCs w:val="24"/>
        </w:rPr>
        <w:t>로밍상품 전체로 신청</w:t>
      </w:r>
      <w:r w:rsidR="00813C80">
        <w:rPr>
          <w:rFonts w:asciiTheme="majorHAnsi" w:eastAsiaTheme="majorHAnsi" w:hAnsiTheme="majorHAnsi" w:hint="eastAsia"/>
          <w:szCs w:val="24"/>
        </w:rPr>
        <w:t>함.</w:t>
      </w:r>
      <w:r w:rsidRPr="00FC61BA">
        <w:rPr>
          <w:rFonts w:asciiTheme="majorHAnsi" w:eastAsiaTheme="majorHAnsi" w:hAnsiTheme="majorHAnsi" w:hint="eastAsia"/>
          <w:szCs w:val="24"/>
        </w:rPr>
        <w:t xml:space="preserve"> 위임기간은 1년 단위로 설정함</w:t>
      </w:r>
      <w:r w:rsidR="00813C80">
        <w:rPr>
          <w:rFonts w:asciiTheme="majorHAnsi" w:eastAsiaTheme="majorHAnsi" w:hAnsiTheme="majorHAnsi" w:hint="eastAsia"/>
          <w:szCs w:val="24"/>
        </w:rPr>
        <w:t>.</w:t>
      </w:r>
      <w:bookmarkStart w:id="0" w:name="_GoBack"/>
      <w:bookmarkEnd w:id="0"/>
    </w:p>
    <w:p w:rsidR="007A6026" w:rsidRPr="00813C80" w:rsidRDefault="007A6026" w:rsidP="007A6026">
      <w:pPr>
        <w:ind w:firstLine="225"/>
        <w:rPr>
          <w:rFonts w:asciiTheme="majorHAnsi" w:eastAsiaTheme="majorHAnsi" w:hAnsiTheme="majorHAnsi"/>
          <w:szCs w:val="24"/>
        </w:rPr>
      </w:pPr>
    </w:p>
    <w:p w:rsidR="00813C80" w:rsidRDefault="007A6026" w:rsidP="007A6026">
      <w:pPr>
        <w:rPr>
          <w:rFonts w:asciiTheme="majorHAnsi" w:eastAsiaTheme="majorHAnsi" w:hAnsiTheme="majorHAnsi"/>
          <w:szCs w:val="24"/>
        </w:rPr>
      </w:pPr>
      <w:r w:rsidRPr="00FC61BA">
        <w:rPr>
          <w:rFonts w:asciiTheme="majorHAnsi" w:eastAsiaTheme="majorHAnsi" w:hAnsiTheme="majorHAnsi" w:hint="eastAsia"/>
          <w:szCs w:val="24"/>
        </w:rPr>
        <w:t>2.</w:t>
      </w:r>
      <w:r w:rsidR="00813C80">
        <w:rPr>
          <w:rFonts w:asciiTheme="majorHAnsi" w:eastAsiaTheme="majorHAnsi" w:hAnsiTheme="majorHAnsi"/>
          <w:szCs w:val="24"/>
        </w:rPr>
        <w:t xml:space="preserve"> </w:t>
      </w:r>
      <w:r w:rsidRPr="00FC61BA">
        <w:rPr>
          <w:rFonts w:asciiTheme="majorHAnsi" w:eastAsiaTheme="majorHAnsi" w:hAnsiTheme="majorHAnsi" w:hint="eastAsia"/>
          <w:szCs w:val="24"/>
        </w:rPr>
        <w:t>대표 번호 OOO-OOOO-OOOO 및 기타 OO개 번호에 대해서 실사용자 및 비서</w:t>
      </w:r>
      <w:r w:rsidR="00813C80">
        <w:rPr>
          <w:rFonts w:asciiTheme="majorHAnsi" w:eastAsiaTheme="majorHAnsi" w:hAnsiTheme="majorHAnsi" w:hint="eastAsia"/>
          <w:szCs w:val="24"/>
        </w:rPr>
        <w:t>의</w:t>
      </w:r>
      <w:r w:rsidRPr="00FC61BA">
        <w:rPr>
          <w:rFonts w:asciiTheme="majorHAnsi" w:eastAsiaTheme="majorHAnsi" w:hAnsiTheme="majorHAnsi" w:hint="eastAsia"/>
          <w:szCs w:val="24"/>
        </w:rPr>
        <w:t xml:space="preserve"> </w:t>
      </w:r>
    </w:p>
    <w:p w:rsidR="007A6026" w:rsidRPr="00FC61BA" w:rsidRDefault="007A6026" w:rsidP="00813C80">
      <w:pPr>
        <w:ind w:firstLineChars="100" w:firstLine="240"/>
        <w:rPr>
          <w:rFonts w:asciiTheme="majorHAnsi" w:eastAsiaTheme="majorHAnsi" w:hAnsiTheme="majorHAnsi"/>
          <w:szCs w:val="24"/>
        </w:rPr>
      </w:pPr>
      <w:r w:rsidRPr="00FC61BA">
        <w:rPr>
          <w:rFonts w:asciiTheme="majorHAnsi" w:eastAsiaTheme="majorHAnsi" w:hAnsiTheme="majorHAnsi" w:hint="eastAsia"/>
          <w:szCs w:val="24"/>
        </w:rPr>
        <w:t xml:space="preserve">주민번호는 동봉된 사용자 리스트를 참조함 </w:t>
      </w:r>
    </w:p>
    <w:p w:rsidR="002F7A9C" w:rsidRPr="00FC61BA" w:rsidRDefault="002F7A9C" w:rsidP="007A6026">
      <w:pPr>
        <w:rPr>
          <w:rFonts w:asciiTheme="majorHAnsi" w:eastAsiaTheme="majorHAnsi" w:hAnsiTheme="majorHAnsi"/>
          <w:b/>
          <w:bCs/>
          <w:szCs w:val="24"/>
        </w:rPr>
      </w:pPr>
    </w:p>
    <w:p w:rsidR="007A6026" w:rsidRPr="00FC61BA" w:rsidRDefault="006D78C1" w:rsidP="007A6026">
      <w:pPr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 xml:space="preserve">●위임받는 고객 </w:t>
      </w:r>
    </w:p>
    <w:p w:rsidR="006D78C1" w:rsidRPr="00FC61BA" w:rsidRDefault="006D78C1" w:rsidP="007A6026">
      <w:pPr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성명:</w:t>
      </w:r>
    </w:p>
    <w:p w:rsidR="006D78C1" w:rsidRPr="00FC61BA" w:rsidRDefault="00813C80" w:rsidP="007A6026">
      <w:pPr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31" style="width:0;height:1.5pt" o:hralign="center" o:hrstd="t" o:hr="t" fillcolor="gray" stroked="f"/>
        </w:pict>
      </w:r>
    </w:p>
    <w:p w:rsidR="007A6026" w:rsidRPr="00FC61BA" w:rsidRDefault="007879C2" w:rsidP="007A6026">
      <w:pPr>
        <w:rPr>
          <w:rFonts w:asciiTheme="majorHAnsi" w:eastAsiaTheme="majorHAnsi" w:hAnsiTheme="majorHAnsi"/>
          <w:b/>
        </w:rPr>
      </w:pPr>
      <w:r w:rsidRPr="00FC61BA">
        <w:rPr>
          <w:rFonts w:asciiTheme="majorHAnsi" w:eastAsiaTheme="majorHAnsi" w:hAnsiTheme="majorHAnsi" w:hint="eastAsia"/>
          <w:b/>
        </w:rPr>
        <w:t>생년월일</w:t>
      </w:r>
      <w:r w:rsidR="006D78C1" w:rsidRPr="00FC61BA">
        <w:rPr>
          <w:rFonts w:asciiTheme="majorHAnsi" w:eastAsiaTheme="majorHAnsi" w:hAnsiTheme="majorHAnsi" w:hint="eastAsia"/>
          <w:b/>
        </w:rPr>
        <w:t xml:space="preserve">:                               </w:t>
      </w:r>
      <w:r w:rsidRPr="00FC61BA">
        <w:rPr>
          <w:rFonts w:asciiTheme="majorHAnsi" w:eastAsiaTheme="majorHAnsi" w:hAnsiTheme="majorHAnsi" w:hint="eastAsia"/>
          <w:b/>
        </w:rPr>
        <w:t xml:space="preserve">      </w:t>
      </w:r>
      <w:r w:rsidR="006D78C1" w:rsidRPr="00FC61BA">
        <w:rPr>
          <w:rFonts w:asciiTheme="majorHAnsi" w:eastAsiaTheme="majorHAnsi" w:hAnsiTheme="majorHAnsi" w:hint="eastAsia"/>
          <w:b/>
        </w:rPr>
        <w:t xml:space="preserve"> 연락처:</w:t>
      </w:r>
    </w:p>
    <w:p w:rsidR="006D78C1" w:rsidRPr="00FC61BA" w:rsidRDefault="00813C80" w:rsidP="007A6026">
      <w:pPr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32" style="width:0;height:1.5pt" o:hralign="center" o:hrstd="t" o:hr="t" fillcolor="gray" stroked="f"/>
        </w:pict>
      </w:r>
    </w:p>
    <w:p w:rsidR="006D78C1" w:rsidRPr="00FC61BA" w:rsidRDefault="006D78C1" w:rsidP="007A6026">
      <w:pPr>
        <w:rPr>
          <w:rFonts w:asciiTheme="majorHAnsi" w:eastAsiaTheme="majorHAnsi" w:hAnsiTheme="majorHAnsi"/>
          <w:b/>
          <w:bCs/>
          <w:szCs w:val="24"/>
        </w:rPr>
      </w:pPr>
      <w:r w:rsidRPr="00FC61BA">
        <w:rPr>
          <w:rFonts w:asciiTheme="majorHAnsi" w:eastAsiaTheme="majorHAnsi" w:hAnsiTheme="majorHAnsi" w:hint="eastAsia"/>
          <w:b/>
          <w:bCs/>
          <w:szCs w:val="24"/>
        </w:rPr>
        <w:t>위임자와의 관계:</w:t>
      </w:r>
    </w:p>
    <w:p w:rsidR="006D78C1" w:rsidRPr="00FC61BA" w:rsidRDefault="00813C80" w:rsidP="007A6026">
      <w:pPr>
        <w:rPr>
          <w:rFonts w:asciiTheme="majorHAnsi" w:eastAsiaTheme="majorHAnsi" w:hAnsiTheme="majorHAnsi"/>
          <w:b/>
        </w:rPr>
      </w:pPr>
      <w:r w:rsidRPr="00FC61BA">
        <w:rPr>
          <w:rFonts w:asciiTheme="majorHAnsi" w:eastAsiaTheme="majorHAnsi" w:hAnsiTheme="majorHAnsi"/>
          <w:b/>
          <w:bCs/>
          <w:szCs w:val="24"/>
        </w:rPr>
        <w:pict>
          <v:rect id="_x0000_i1033" style="width:0;height:1.5pt" o:hralign="center" o:hrstd="t" o:hr="t" fillcolor="gray" stroked="f"/>
        </w:pict>
      </w:r>
    </w:p>
    <w:p w:rsidR="007A6026" w:rsidRPr="00FC61BA" w:rsidRDefault="007A6026" w:rsidP="00BB30F6">
      <w:pPr>
        <w:jc w:val="center"/>
        <w:rPr>
          <w:rFonts w:asciiTheme="majorHAnsi" w:eastAsiaTheme="majorHAnsi" w:hAnsiTheme="majorHAnsi"/>
          <w:szCs w:val="24"/>
        </w:rPr>
      </w:pPr>
      <w:r w:rsidRPr="00FC61BA">
        <w:rPr>
          <w:rFonts w:asciiTheme="majorHAnsi" w:eastAsiaTheme="majorHAnsi" w:hAnsiTheme="majorHAnsi" w:hint="eastAsia"/>
          <w:szCs w:val="24"/>
        </w:rPr>
        <w:t>년    월    일</w:t>
      </w:r>
    </w:p>
    <w:p w:rsidR="002F7A9C" w:rsidRPr="00FC61BA" w:rsidRDefault="002F7A9C" w:rsidP="00BB30F6">
      <w:pPr>
        <w:jc w:val="center"/>
        <w:rPr>
          <w:rFonts w:asciiTheme="majorHAnsi" w:eastAsiaTheme="majorHAnsi" w:hAnsiTheme="majorHAnsi"/>
        </w:rPr>
      </w:pPr>
    </w:p>
    <w:p w:rsidR="007A6026" w:rsidRPr="00FC61BA" w:rsidRDefault="006D78C1" w:rsidP="00BB30F6">
      <w:pPr>
        <w:jc w:val="center"/>
        <w:rPr>
          <w:rFonts w:asciiTheme="majorHAnsi" w:eastAsiaTheme="majorHAnsi" w:hAnsiTheme="majorHAnsi"/>
        </w:rPr>
      </w:pPr>
      <w:r w:rsidRPr="00FC61BA">
        <w:rPr>
          <w:rFonts w:asciiTheme="majorHAnsi" w:eastAsiaTheme="majorHAnsi" w:hAnsiTheme="majorHAnsi" w:hint="eastAsia"/>
        </w:rPr>
        <w:t>위임자:                    (인)</w:t>
      </w:r>
    </w:p>
    <w:p w:rsidR="00D970C2" w:rsidRPr="00FC61BA" w:rsidRDefault="00D970C2" w:rsidP="00D970C2">
      <w:pPr>
        <w:jc w:val="center"/>
        <w:rPr>
          <w:rFonts w:asciiTheme="majorHAnsi" w:eastAsiaTheme="majorHAnsi" w:hAnsiTheme="majorHAnsi"/>
          <w:b/>
          <w:sz w:val="32"/>
          <w:szCs w:val="32"/>
        </w:rPr>
      </w:pPr>
    </w:p>
    <w:p w:rsidR="007A6026" w:rsidRPr="00FC61BA" w:rsidRDefault="006D78C1" w:rsidP="00813C80">
      <w:pPr>
        <w:jc w:val="center"/>
        <w:rPr>
          <w:rFonts w:asciiTheme="majorHAnsi" w:eastAsiaTheme="majorHAnsi" w:hAnsiTheme="majorHAnsi"/>
          <w:b/>
          <w:sz w:val="32"/>
          <w:szCs w:val="32"/>
        </w:rPr>
      </w:pPr>
      <w:r w:rsidRPr="00FC61BA">
        <w:rPr>
          <w:rFonts w:asciiTheme="majorHAnsi" w:eastAsiaTheme="majorHAnsi" w:hAnsiTheme="majorHAnsi" w:hint="eastAsia"/>
          <w:b/>
          <w:sz w:val="32"/>
          <w:szCs w:val="32"/>
        </w:rPr>
        <w:t>주식회사 케이티 대표이사 귀하</w:t>
      </w:r>
    </w:p>
    <w:sectPr w:rsidR="007A6026" w:rsidRPr="00FC61BA" w:rsidSect="00D970C2">
      <w:pgSz w:w="11906" w:h="16838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88F" w:rsidRDefault="0017388F" w:rsidP="00AB57C2">
      <w:pPr>
        <w:spacing w:line="240" w:lineRule="auto"/>
      </w:pPr>
      <w:r>
        <w:separator/>
      </w:r>
    </w:p>
  </w:endnote>
  <w:endnote w:type="continuationSeparator" w:id="0">
    <w:p w:rsidR="0017388F" w:rsidRDefault="0017388F" w:rsidP="00AB5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88F" w:rsidRDefault="0017388F" w:rsidP="00AB57C2">
      <w:pPr>
        <w:spacing w:line="240" w:lineRule="auto"/>
      </w:pPr>
      <w:r>
        <w:separator/>
      </w:r>
    </w:p>
  </w:footnote>
  <w:footnote w:type="continuationSeparator" w:id="0">
    <w:p w:rsidR="0017388F" w:rsidRDefault="0017388F" w:rsidP="00AB57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90B44"/>
    <w:multiLevelType w:val="hybridMultilevel"/>
    <w:tmpl w:val="E9AE5EC0"/>
    <w:lvl w:ilvl="0" w:tplc="FE885BD8">
      <w:start w:val="1"/>
      <w:numFmt w:val="bullet"/>
      <w:lvlText w:val="-"/>
      <w:lvlJc w:val="left"/>
      <w:pPr>
        <w:ind w:left="600" w:hanging="360"/>
      </w:pPr>
      <w:rPr>
        <w:rFonts w:ascii="굴림" w:eastAsia="굴림" w:hAnsi="굴림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1" w15:restartNumberingAfterBreak="0">
    <w:nsid w:val="0D0E022F"/>
    <w:multiLevelType w:val="hybridMultilevel"/>
    <w:tmpl w:val="9036157A"/>
    <w:lvl w:ilvl="0" w:tplc="251E4EB2">
      <w:start w:val="138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6255D3"/>
    <w:multiLevelType w:val="singleLevel"/>
    <w:tmpl w:val="8EA02056"/>
    <w:lvl w:ilvl="0">
      <w:start w:val="1"/>
      <w:numFmt w:val="ganada"/>
      <w:lvlText w:val="%1."/>
      <w:lvlJc w:val="left"/>
      <w:pPr>
        <w:tabs>
          <w:tab w:val="num" w:pos="444"/>
        </w:tabs>
        <w:ind w:left="444" w:hanging="444"/>
      </w:pPr>
      <w:rPr>
        <w:rFonts w:hint="eastAsia"/>
      </w:rPr>
    </w:lvl>
  </w:abstractNum>
  <w:abstractNum w:abstractNumId="3" w15:restartNumberingAfterBreak="0">
    <w:nsid w:val="35CE5416"/>
    <w:multiLevelType w:val="singleLevel"/>
    <w:tmpl w:val="538A6CA6"/>
    <w:lvl w:ilvl="0">
      <w:start w:val="6"/>
      <w:numFmt w:val="ganada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" w15:restartNumberingAfterBreak="0">
    <w:nsid w:val="428773C0"/>
    <w:multiLevelType w:val="singleLevel"/>
    <w:tmpl w:val="DC1E22C6"/>
    <w:lvl w:ilvl="0">
      <w:start w:val="2"/>
      <w:numFmt w:val="decimal"/>
      <w:lvlText w:val="%1."/>
      <w:lvlJc w:val="left"/>
      <w:pPr>
        <w:tabs>
          <w:tab w:val="num" w:pos="1536"/>
        </w:tabs>
        <w:ind w:left="1536" w:hanging="420"/>
      </w:pPr>
      <w:rPr>
        <w:rFonts w:ascii="Bookman Old Style" w:hAnsi="Bookman Old Style" w:hint="default"/>
      </w:rPr>
    </w:lvl>
  </w:abstractNum>
  <w:abstractNum w:abstractNumId="5" w15:restartNumberingAfterBreak="0">
    <w:nsid w:val="61AC4DD0"/>
    <w:multiLevelType w:val="hybridMultilevel"/>
    <w:tmpl w:val="DF1CB40C"/>
    <w:lvl w:ilvl="0" w:tplc="EA5C7598">
      <w:start w:val="1"/>
      <w:numFmt w:val="bullet"/>
      <w:lvlText w:val="-"/>
      <w:lvlJc w:val="left"/>
      <w:pPr>
        <w:ind w:left="600" w:hanging="360"/>
      </w:pPr>
      <w:rPr>
        <w:rFonts w:ascii="굴림" w:eastAsia="굴림" w:hAnsi="굴림" w:cs="Arial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6" w15:restartNumberingAfterBreak="0">
    <w:nsid w:val="6E2E28D0"/>
    <w:multiLevelType w:val="singleLevel"/>
    <w:tmpl w:val="D16CBE34"/>
    <w:lvl w:ilvl="0">
      <w:start w:val="3"/>
      <w:numFmt w:val="chosung"/>
      <w:lvlText w:val="%1."/>
      <w:lvlJc w:val="left"/>
      <w:pPr>
        <w:tabs>
          <w:tab w:val="num" w:pos="1716"/>
        </w:tabs>
        <w:ind w:left="1716" w:hanging="516"/>
      </w:pPr>
      <w:rPr>
        <w:rFonts w:hint="eastAsia"/>
      </w:rPr>
    </w:lvl>
  </w:abstractNum>
  <w:abstractNum w:abstractNumId="7" w15:restartNumberingAfterBreak="0">
    <w:nsid w:val="6EAB6C8D"/>
    <w:multiLevelType w:val="singleLevel"/>
    <w:tmpl w:val="792AB486"/>
    <w:lvl w:ilvl="0">
      <w:start w:val="4"/>
      <w:numFmt w:val="ganada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39146EF"/>
    <w:multiLevelType w:val="singleLevel"/>
    <w:tmpl w:val="1278D6C4"/>
    <w:lvl w:ilvl="0">
      <w:start w:val="1"/>
      <w:numFmt w:val="chosung"/>
      <w:lvlText w:val="%1."/>
      <w:lvlJc w:val="left"/>
      <w:pPr>
        <w:tabs>
          <w:tab w:val="num" w:pos="1644"/>
        </w:tabs>
        <w:ind w:left="1644" w:hanging="444"/>
      </w:pPr>
      <w:rPr>
        <w:rFonts w:hint="eastAsia"/>
      </w:rPr>
    </w:lvl>
  </w:abstractNum>
  <w:abstractNum w:abstractNumId="9" w15:restartNumberingAfterBreak="0">
    <w:nsid w:val="7A195F3C"/>
    <w:multiLevelType w:val="hybridMultilevel"/>
    <w:tmpl w:val="3CBC5BBE"/>
    <w:lvl w:ilvl="0" w:tplc="FC7237F6">
      <w:start w:val="1"/>
      <w:numFmt w:val="decimal"/>
      <w:lvlText w:val="%1."/>
      <w:lvlJc w:val="left"/>
      <w:pPr>
        <w:tabs>
          <w:tab w:val="num" w:pos="1452"/>
        </w:tabs>
        <w:ind w:left="1452" w:hanging="360"/>
      </w:pPr>
      <w:rPr>
        <w:rFonts w:ascii="Bookman Old Style" w:hAnsi="Bookman Old Style"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892"/>
        </w:tabs>
        <w:ind w:left="1892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2"/>
        </w:tabs>
        <w:ind w:left="2692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092"/>
        </w:tabs>
        <w:ind w:left="3092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92"/>
        </w:tabs>
        <w:ind w:left="3492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92"/>
        </w:tabs>
        <w:ind w:left="3892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292"/>
        </w:tabs>
        <w:ind w:left="4292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92"/>
        </w:tabs>
        <w:ind w:left="4692" w:hanging="400"/>
      </w:pPr>
    </w:lvl>
  </w:abstractNum>
  <w:abstractNum w:abstractNumId="10" w15:restartNumberingAfterBreak="0">
    <w:nsid w:val="7BBD471B"/>
    <w:multiLevelType w:val="hybridMultilevel"/>
    <w:tmpl w:val="DCA08EF0"/>
    <w:lvl w:ilvl="0" w:tplc="20D01F6C">
      <w:start w:val="1"/>
      <w:numFmt w:val="decimal"/>
      <w:lvlText w:val="%1."/>
      <w:lvlJc w:val="left"/>
      <w:pPr>
        <w:tabs>
          <w:tab w:val="num" w:pos="730"/>
        </w:tabs>
        <w:ind w:left="730" w:hanging="33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9"/>
  </w:num>
  <w:num w:numId="8">
    <w:abstractNumId w:val="10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271"/>
  <w:displayHorizontalDrawingGridEvery w:val="0"/>
  <w:noPunctuationKerning/>
  <w:characterSpacingControl w:val="doNotCompress"/>
  <w:noLineBreaksAfter w:lang="ko-KR" w:val="([\{‘“〈《「『【〔＄（［｛￦"/>
  <w:noLineBreaksBefore w:lang="ko-KR" w:val="!%),.:;?]}°’”′″℃〉》」』】〕！％），．：；？］｝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88F"/>
    <w:rsid w:val="00020A74"/>
    <w:rsid w:val="00036318"/>
    <w:rsid w:val="00041551"/>
    <w:rsid w:val="000853EF"/>
    <w:rsid w:val="000E1FA9"/>
    <w:rsid w:val="000F27BD"/>
    <w:rsid w:val="001011D1"/>
    <w:rsid w:val="0014019C"/>
    <w:rsid w:val="00143AFE"/>
    <w:rsid w:val="0017388F"/>
    <w:rsid w:val="001D6C43"/>
    <w:rsid w:val="001E72EC"/>
    <w:rsid w:val="001F26C7"/>
    <w:rsid w:val="001F4851"/>
    <w:rsid w:val="00224671"/>
    <w:rsid w:val="002363A3"/>
    <w:rsid w:val="00281A16"/>
    <w:rsid w:val="002D29F9"/>
    <w:rsid w:val="002E3349"/>
    <w:rsid w:val="002F1506"/>
    <w:rsid w:val="002F7A9C"/>
    <w:rsid w:val="0031160A"/>
    <w:rsid w:val="00313FF0"/>
    <w:rsid w:val="00345DA4"/>
    <w:rsid w:val="0038036D"/>
    <w:rsid w:val="003D1BB9"/>
    <w:rsid w:val="00404F89"/>
    <w:rsid w:val="00432231"/>
    <w:rsid w:val="00432C17"/>
    <w:rsid w:val="004355DD"/>
    <w:rsid w:val="004A17A7"/>
    <w:rsid w:val="00507C9B"/>
    <w:rsid w:val="005129F1"/>
    <w:rsid w:val="005452CA"/>
    <w:rsid w:val="005B2E26"/>
    <w:rsid w:val="00611DF7"/>
    <w:rsid w:val="0064334B"/>
    <w:rsid w:val="006A3376"/>
    <w:rsid w:val="006B4DDA"/>
    <w:rsid w:val="006D78C1"/>
    <w:rsid w:val="006E2C03"/>
    <w:rsid w:val="007260A3"/>
    <w:rsid w:val="007879C2"/>
    <w:rsid w:val="00790A77"/>
    <w:rsid w:val="007A6026"/>
    <w:rsid w:val="007B0D81"/>
    <w:rsid w:val="007F2CD5"/>
    <w:rsid w:val="00805E60"/>
    <w:rsid w:val="00813C80"/>
    <w:rsid w:val="00813EE2"/>
    <w:rsid w:val="00822EB8"/>
    <w:rsid w:val="008B5C72"/>
    <w:rsid w:val="00903AC2"/>
    <w:rsid w:val="009476AB"/>
    <w:rsid w:val="00957077"/>
    <w:rsid w:val="009F40F4"/>
    <w:rsid w:val="00A05246"/>
    <w:rsid w:val="00A13A3B"/>
    <w:rsid w:val="00A4107F"/>
    <w:rsid w:val="00A704FD"/>
    <w:rsid w:val="00AB57C2"/>
    <w:rsid w:val="00AD186B"/>
    <w:rsid w:val="00B02158"/>
    <w:rsid w:val="00B53363"/>
    <w:rsid w:val="00B56A5D"/>
    <w:rsid w:val="00BB30F6"/>
    <w:rsid w:val="00BB6E42"/>
    <w:rsid w:val="00BC4440"/>
    <w:rsid w:val="00BD578C"/>
    <w:rsid w:val="00BE2BF1"/>
    <w:rsid w:val="00BE44C8"/>
    <w:rsid w:val="00C37A38"/>
    <w:rsid w:val="00CB0CE2"/>
    <w:rsid w:val="00CC25D7"/>
    <w:rsid w:val="00CC535B"/>
    <w:rsid w:val="00CD5FAB"/>
    <w:rsid w:val="00CE2CB3"/>
    <w:rsid w:val="00CE46DA"/>
    <w:rsid w:val="00D107DD"/>
    <w:rsid w:val="00D30290"/>
    <w:rsid w:val="00D91A8E"/>
    <w:rsid w:val="00D970C2"/>
    <w:rsid w:val="00DC0480"/>
    <w:rsid w:val="00DD177A"/>
    <w:rsid w:val="00E05DBA"/>
    <w:rsid w:val="00E33568"/>
    <w:rsid w:val="00E60477"/>
    <w:rsid w:val="00E818EB"/>
    <w:rsid w:val="00EB0F54"/>
    <w:rsid w:val="00F32E60"/>
    <w:rsid w:val="00F33B56"/>
    <w:rsid w:val="00F675BB"/>
    <w:rsid w:val="00F96F41"/>
    <w:rsid w:val="00FC61BA"/>
    <w:rsid w:val="00FD063E"/>
    <w:rsid w:val="00FD419B"/>
    <w:rsid w:val="00FD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F84227D-7F1D-4D22-9CE3-CDA18E80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  <w:textAlignment w:val="auto"/>
    </w:pPr>
    <w:rPr>
      <w:rFonts w:eastAsia="굴림체"/>
      <w:b/>
      <w:sz w:val="32"/>
    </w:rPr>
  </w:style>
  <w:style w:type="paragraph" w:styleId="a4">
    <w:name w:val="Normal (Web)"/>
    <w:basedOn w:val="a"/>
    <w:rsid w:val="00A05246"/>
    <w:pPr>
      <w:widowControl/>
      <w:wordWrap/>
      <w:adjustRightInd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color w:val="auto"/>
      <w:kern w:val="0"/>
      <w:szCs w:val="24"/>
    </w:rPr>
  </w:style>
  <w:style w:type="paragraph" w:styleId="a5">
    <w:name w:val="header"/>
    <w:basedOn w:val="a"/>
    <w:link w:val="Char"/>
    <w:rsid w:val="00AB57C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AB57C2"/>
    <w:rPr>
      <w:rFonts w:ascii="Arial" w:hAnsi="Arial"/>
      <w:color w:val="000000"/>
      <w:kern w:val="2"/>
      <w:sz w:val="24"/>
    </w:rPr>
  </w:style>
  <w:style w:type="paragraph" w:styleId="a6">
    <w:name w:val="footer"/>
    <w:basedOn w:val="a"/>
    <w:link w:val="Char0"/>
    <w:rsid w:val="00AB57C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AB57C2"/>
    <w:rPr>
      <w:rFonts w:ascii="Arial" w:hAnsi="Arial"/>
      <w:color w:val="000000"/>
      <w:kern w:val="2"/>
      <w:sz w:val="24"/>
    </w:rPr>
  </w:style>
  <w:style w:type="paragraph" w:styleId="a7">
    <w:name w:val="Note Heading"/>
    <w:basedOn w:val="a"/>
    <w:next w:val="a"/>
    <w:link w:val="Char1"/>
    <w:rsid w:val="007A6026"/>
    <w:pPr>
      <w:jc w:val="center"/>
    </w:pPr>
    <w:rPr>
      <w:rFonts w:ascii="굴림체" w:eastAsia="굴림체" w:hAnsi="굴림체"/>
      <w:b/>
      <w:bCs/>
      <w:sz w:val="28"/>
      <w:szCs w:val="28"/>
    </w:rPr>
  </w:style>
  <w:style w:type="character" w:customStyle="1" w:styleId="Char1">
    <w:name w:val="각주/미주 머리글 Char"/>
    <w:link w:val="a7"/>
    <w:rsid w:val="007A6026"/>
    <w:rPr>
      <w:rFonts w:ascii="굴림체" w:eastAsia="굴림체" w:hAnsi="굴림체"/>
      <w:b/>
      <w:bCs/>
      <w:color w:val="000000"/>
      <w:kern w:val="2"/>
      <w:sz w:val="28"/>
      <w:szCs w:val="28"/>
    </w:rPr>
  </w:style>
  <w:style w:type="paragraph" w:styleId="a8">
    <w:name w:val="Closing"/>
    <w:basedOn w:val="a"/>
    <w:link w:val="Char2"/>
    <w:rsid w:val="007A6026"/>
    <w:pPr>
      <w:ind w:leftChars="2100" w:left="100"/>
    </w:pPr>
    <w:rPr>
      <w:rFonts w:ascii="굴림체" w:eastAsia="굴림체" w:hAnsi="굴림체"/>
      <w:b/>
      <w:bCs/>
      <w:sz w:val="28"/>
      <w:szCs w:val="28"/>
    </w:rPr>
  </w:style>
  <w:style w:type="character" w:customStyle="1" w:styleId="Char2">
    <w:name w:val="맺음말 Char"/>
    <w:link w:val="a8"/>
    <w:rsid w:val="007A6026"/>
    <w:rPr>
      <w:rFonts w:ascii="굴림체" w:eastAsia="굴림체" w:hAnsi="굴림체"/>
      <w:b/>
      <w:bCs/>
      <w:color w:val="00000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0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t\Desktop\&#9733;&#47196;&#48141;4&#54016;\&#9733;&#47196;&#48141;4&#54016;\&#50629;&#47924;&#54028;&#51068;&#50577;&#49885;\&#49436;&#47448;&#44036;&#49548;&#54868;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42BD1-E07B-43F4-B446-0E90CF5F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서류간소화.dotm</Template>
  <TotalTime>11</TotalTime>
  <Pages>2</Pages>
  <Words>166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텔레서비스 주식회사</vt:lpstr>
    </vt:vector>
  </TitlesOfParts>
  <Company>한솔PCS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텔레서비스 주식회사</dc:title>
  <dc:creator>kt</dc:creator>
  <cp:lastModifiedBy>a</cp:lastModifiedBy>
  <cp:revision>2</cp:revision>
  <cp:lastPrinted>2012-03-08T03:29:00Z</cp:lastPrinted>
  <dcterms:created xsi:type="dcterms:W3CDTF">2019-03-20T01:45:00Z</dcterms:created>
  <dcterms:modified xsi:type="dcterms:W3CDTF">2019-03-22T07:11:00Z</dcterms:modified>
</cp:coreProperties>
</file>